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8FF84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D4F1DC1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554CB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2EE39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4779F1EC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C42D642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Surrey, the taxes of a fifteenth and a tenth.</w:t>
      </w:r>
    </w:p>
    <w:p w14:paraId="1B226E8E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12F8097E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0DA53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47ACA" w14:textId="77777777" w:rsidR="000A51FE" w:rsidRDefault="000A51FE" w:rsidP="000A5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6537F4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E62E1" w14:textId="77777777" w:rsidR="000A51FE" w:rsidRDefault="000A51FE" w:rsidP="009139A6">
      <w:r>
        <w:separator/>
      </w:r>
    </w:p>
  </w:endnote>
  <w:endnote w:type="continuationSeparator" w:id="0">
    <w:p w14:paraId="48D1128A" w14:textId="77777777" w:rsidR="000A51FE" w:rsidRDefault="000A51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7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51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03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B63B" w14:textId="77777777" w:rsidR="000A51FE" w:rsidRDefault="000A51FE" w:rsidP="009139A6">
      <w:r>
        <w:separator/>
      </w:r>
    </w:p>
  </w:footnote>
  <w:footnote w:type="continuationSeparator" w:id="0">
    <w:p w14:paraId="28568F8E" w14:textId="77777777" w:rsidR="000A51FE" w:rsidRDefault="000A51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47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A8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17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FE"/>
    <w:rsid w:val="000666E0"/>
    <w:rsid w:val="000A51F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443E2"/>
  <w15:chartTrackingRefBased/>
  <w15:docId w15:val="{5E103D54-0FB9-4F8C-B86C-ED4CCA14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2021-10-26T07:12:00Z</dcterms:created>
  <dcterms:modified xsi:type="dcterms:W3CDTF">2021-10-26T07:12:00Z</dcterms:modified>
</cp:coreProperties>
</file>